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5F81" w14:textId="77777777" w:rsidR="00F756C9" w:rsidRDefault="00F756C9" w:rsidP="00F756C9">
      <w:pPr>
        <w:pStyle w:val="NoSpacing"/>
      </w:pPr>
      <w:r>
        <w:rPr>
          <w:u w:val="single"/>
        </w:rPr>
        <w:t>Master Richard ULVERSTON</w:t>
      </w:r>
      <w:r>
        <w:t xml:space="preserve">       (d.1431)</w:t>
      </w:r>
    </w:p>
    <w:p w14:paraId="0435AD6F" w14:textId="77777777" w:rsidR="00F756C9" w:rsidRDefault="00F756C9" w:rsidP="00F756C9">
      <w:pPr>
        <w:pStyle w:val="NoSpacing"/>
      </w:pPr>
      <w:r>
        <w:t>Rector of Beeford, East Riding of Yorkshire. Chaplain.</w:t>
      </w:r>
    </w:p>
    <w:p w14:paraId="1A4B3F70" w14:textId="77777777" w:rsidR="00F756C9" w:rsidRDefault="00F756C9" w:rsidP="00F756C9">
      <w:pPr>
        <w:pStyle w:val="NoSpacing"/>
      </w:pPr>
    </w:p>
    <w:p w14:paraId="53CD636F" w14:textId="77777777" w:rsidR="00F756C9" w:rsidRDefault="00F756C9" w:rsidP="00F756C9">
      <w:pPr>
        <w:pStyle w:val="NoSpacing"/>
      </w:pPr>
    </w:p>
    <w:p w14:paraId="096C7890" w14:textId="77777777" w:rsidR="00F756C9" w:rsidRDefault="00F756C9" w:rsidP="00F756C9">
      <w:pPr>
        <w:pStyle w:val="NoSpacing"/>
      </w:pPr>
      <w:r>
        <w:t>12 Jun.1406</w:t>
      </w:r>
      <w:r>
        <w:tab/>
        <w:t>He became Rector.</w:t>
      </w:r>
    </w:p>
    <w:p w14:paraId="2159DA9F" w14:textId="77777777" w:rsidR="00F756C9" w:rsidRDefault="00F756C9" w:rsidP="00F756C9">
      <w:pPr>
        <w:pStyle w:val="NoSpacing"/>
      </w:pPr>
      <w:r>
        <w:tab/>
      </w:r>
      <w:r>
        <w:tab/>
        <w:t>(from the board in the church)</w:t>
      </w:r>
    </w:p>
    <w:p w14:paraId="0F24C2FB" w14:textId="77777777" w:rsidR="00F756C9" w:rsidRDefault="00F756C9" w:rsidP="00F756C9">
      <w:pPr>
        <w:pStyle w:val="NoSpacing"/>
      </w:pPr>
      <w:r>
        <w:tab/>
        <w:t>1406</w:t>
      </w:r>
      <w:r>
        <w:tab/>
        <w:t>He resigned.   (ibid.)</w:t>
      </w:r>
    </w:p>
    <w:p w14:paraId="1058DA06" w14:textId="77777777" w:rsidR="00F756C9" w:rsidRDefault="00F756C9" w:rsidP="00F756C9">
      <w:pPr>
        <w:pStyle w:val="NoSpacing"/>
      </w:pPr>
      <w:r>
        <w:t xml:space="preserve">  5 Aug.1408</w:t>
      </w:r>
      <w:r>
        <w:tab/>
        <w:t>He became Rector again.  (ibid.)</w:t>
      </w:r>
    </w:p>
    <w:p w14:paraId="7D3020F1" w14:textId="77777777" w:rsidR="008E2F94" w:rsidRDefault="008E2F94" w:rsidP="008E2F94">
      <w:pPr>
        <w:pStyle w:val="NoSpacing"/>
      </w:pPr>
      <w:r>
        <w:t xml:space="preserve">  1 Aug.1431</w:t>
      </w:r>
      <w:r>
        <w:tab/>
        <w:t>He made his Will.   (W.Y.R. p.173)</w:t>
      </w:r>
    </w:p>
    <w:p w14:paraId="3A6CC82B" w14:textId="77777777" w:rsidR="008E2F94" w:rsidRDefault="008E2F94" w:rsidP="008E2F94">
      <w:pPr>
        <w:pStyle w:val="NoSpacing"/>
      </w:pPr>
      <w:r>
        <w:t>13 Dec.</w:t>
      </w:r>
      <w:r>
        <w:tab/>
        <w:t>Probate of his Will.   (ibid.)</w:t>
      </w:r>
    </w:p>
    <w:p w14:paraId="3081C35A" w14:textId="77777777" w:rsidR="008E2F94" w:rsidRDefault="008E2F94" w:rsidP="00F756C9">
      <w:pPr>
        <w:pStyle w:val="NoSpacing"/>
      </w:pPr>
    </w:p>
    <w:p w14:paraId="3BB0CC8E" w14:textId="77777777" w:rsidR="00F756C9" w:rsidRDefault="00F756C9" w:rsidP="00F756C9">
      <w:pPr>
        <w:pStyle w:val="NoSpacing"/>
      </w:pPr>
    </w:p>
    <w:p w14:paraId="08A43C28" w14:textId="77777777" w:rsidR="00F756C9" w:rsidRDefault="00F756C9" w:rsidP="00F756C9">
      <w:pPr>
        <w:pStyle w:val="NoSpacing"/>
      </w:pPr>
    </w:p>
    <w:p w14:paraId="1FA47278" w14:textId="77777777" w:rsidR="00F756C9" w:rsidRDefault="00F756C9" w:rsidP="00F756C9">
      <w:pPr>
        <w:pStyle w:val="NoSpacing"/>
      </w:pPr>
      <w:r>
        <w:t>31 March 2019</w:t>
      </w:r>
    </w:p>
    <w:p w14:paraId="640730B3" w14:textId="66129741" w:rsidR="008E2F94" w:rsidRDefault="008E2F94" w:rsidP="00F756C9">
      <w:pPr>
        <w:pStyle w:val="NoSpacing"/>
      </w:pPr>
      <w:r>
        <w:t>11 February 2025</w:t>
      </w:r>
    </w:p>
    <w:p w14:paraId="1F1CC367" w14:textId="77777777" w:rsidR="008E2F94" w:rsidRPr="00E71FC3" w:rsidRDefault="008E2F9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2C429" w14:textId="77777777" w:rsidR="00F756C9" w:rsidRDefault="00F756C9" w:rsidP="00E71FC3">
      <w:pPr>
        <w:spacing w:after="0" w:line="240" w:lineRule="auto"/>
      </w:pPr>
      <w:r>
        <w:separator/>
      </w:r>
    </w:p>
  </w:endnote>
  <w:endnote w:type="continuationSeparator" w:id="0">
    <w:p w14:paraId="575A92D5" w14:textId="77777777" w:rsidR="00F756C9" w:rsidRDefault="00F756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AE4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12C5" w14:textId="77777777" w:rsidR="00F756C9" w:rsidRDefault="00F756C9" w:rsidP="00E71FC3">
      <w:pPr>
        <w:spacing w:after="0" w:line="240" w:lineRule="auto"/>
      </w:pPr>
      <w:r>
        <w:separator/>
      </w:r>
    </w:p>
  </w:footnote>
  <w:footnote w:type="continuationSeparator" w:id="0">
    <w:p w14:paraId="36C32660" w14:textId="77777777" w:rsidR="00F756C9" w:rsidRDefault="00F756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6C9"/>
    <w:rsid w:val="001A7C09"/>
    <w:rsid w:val="00577BD5"/>
    <w:rsid w:val="005921A2"/>
    <w:rsid w:val="00656CBA"/>
    <w:rsid w:val="006A1F77"/>
    <w:rsid w:val="00733BE7"/>
    <w:rsid w:val="008E2F94"/>
    <w:rsid w:val="00AB52E8"/>
    <w:rsid w:val="00B16D3F"/>
    <w:rsid w:val="00BB41AC"/>
    <w:rsid w:val="00E71FC3"/>
    <w:rsid w:val="00EF4813"/>
    <w:rsid w:val="00F7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7E25F"/>
  <w15:chartTrackingRefBased/>
  <w15:docId w15:val="{8ED43E48-656F-463A-A2F9-A6D9A169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2019-04-26T16:59:00Z</dcterms:created>
  <dcterms:modified xsi:type="dcterms:W3CDTF">2025-02-11T07:57:00Z</dcterms:modified>
</cp:coreProperties>
</file>